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DB" w:rsidRDefault="00FE6CDB">
      <w:pPr>
        <w:pStyle w:val="Style8"/>
      </w:pPr>
      <w:r>
        <w:rPr>
          <w:rFonts w:hint="eastAsia"/>
        </w:rPr>
        <w:t>窗体顶端</w:t>
      </w:r>
    </w:p>
    <w:p w:rsidR="00FE6CDB" w:rsidRDefault="00FE6CDB">
      <w:pPr>
        <w:widowControl/>
        <w:spacing w:line="420" w:lineRule="atLeast"/>
        <w:jc w:val="left"/>
        <w:rPr>
          <w:rFonts w:ascii="Times New Roman" w:hAnsi="Times New Roman"/>
          <w:kern w:val="0"/>
          <w:sz w:val="24"/>
          <w:szCs w:val="30"/>
        </w:rPr>
      </w:pPr>
      <w:r>
        <w:rPr>
          <w:rFonts w:ascii="Times New Roman" w:hAnsi="Times New Roman" w:hint="eastAsia"/>
          <w:kern w:val="0"/>
          <w:sz w:val="24"/>
          <w:szCs w:val="30"/>
        </w:rPr>
        <w:t>附件</w:t>
      </w:r>
      <w:r>
        <w:rPr>
          <w:rFonts w:ascii="Times New Roman" w:hAnsi="Times New Roman"/>
          <w:kern w:val="0"/>
          <w:sz w:val="24"/>
          <w:szCs w:val="30"/>
        </w:rPr>
        <w:t>2</w:t>
      </w:r>
      <w:r>
        <w:rPr>
          <w:rFonts w:ascii="Times New Roman" w:hAnsi="Times New Roman" w:hint="eastAsia"/>
          <w:kern w:val="0"/>
          <w:sz w:val="24"/>
          <w:szCs w:val="30"/>
        </w:rPr>
        <w:t>：</w:t>
      </w:r>
    </w:p>
    <w:p w:rsidR="00FE6CDB" w:rsidRDefault="00FE6CDB">
      <w:pPr>
        <w:widowControl/>
        <w:spacing w:line="4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30"/>
          <w:szCs w:val="30"/>
        </w:rPr>
        <w:t>桂林师范高等专科学校</w:t>
      </w:r>
      <w:r>
        <w:rPr>
          <w:rFonts w:ascii="Times New Roman" w:hAnsi="Times New Roman"/>
          <w:b/>
          <w:sz w:val="30"/>
          <w:szCs w:val="30"/>
        </w:rPr>
        <w:t>2017</w:t>
      </w:r>
      <w:r>
        <w:rPr>
          <w:rFonts w:ascii="Times New Roman" w:hAnsi="Times New Roman" w:hint="eastAsia"/>
          <w:b/>
          <w:sz w:val="30"/>
          <w:szCs w:val="30"/>
        </w:rPr>
        <w:t>年度招聘人事代理工作人员报名登记表</w:t>
      </w:r>
    </w:p>
    <w:tbl>
      <w:tblPr>
        <w:tblW w:w="9561" w:type="dxa"/>
        <w:jc w:val="center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1"/>
        <w:gridCol w:w="1440"/>
        <w:gridCol w:w="1260"/>
        <w:gridCol w:w="20"/>
        <w:gridCol w:w="1420"/>
        <w:gridCol w:w="1160"/>
        <w:gridCol w:w="100"/>
        <w:gridCol w:w="1280"/>
        <w:gridCol w:w="1600"/>
      </w:tblGrid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姓</w:t>
            </w:r>
            <w:r w:rsidRPr="001A11AA">
              <w:rPr>
                <w:rFonts w:ascii="宋体" w:hAnsi="宋体"/>
                <w:szCs w:val="21"/>
              </w:rPr>
              <w:t xml:space="preserve">  </w:t>
            </w:r>
            <w:r w:rsidRPr="001A11AA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性</w:t>
            </w:r>
            <w:r w:rsidRPr="001A11AA">
              <w:rPr>
                <w:rFonts w:ascii="宋体" w:hAnsi="宋体"/>
                <w:szCs w:val="21"/>
              </w:rPr>
              <w:t xml:space="preserve">  </w:t>
            </w:r>
            <w:r w:rsidRPr="001A11AA"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44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民</w:t>
            </w:r>
            <w:r w:rsidRPr="001A11AA">
              <w:rPr>
                <w:rFonts w:ascii="宋体" w:hAnsi="宋体"/>
                <w:szCs w:val="21"/>
              </w:rPr>
              <w:t xml:space="preserve">  </w:t>
            </w:r>
            <w:r w:rsidRPr="001A11AA"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28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 w:val="restart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一寸免冠照片</w:t>
            </w: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籍</w:t>
            </w:r>
            <w:r w:rsidRPr="001A11AA">
              <w:rPr>
                <w:rFonts w:ascii="宋体" w:hAnsi="宋体"/>
                <w:szCs w:val="21"/>
              </w:rPr>
              <w:t xml:space="preserve">  </w:t>
            </w:r>
            <w:r w:rsidRPr="001A11AA"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学历学位</w:t>
            </w:r>
          </w:p>
        </w:tc>
        <w:tc>
          <w:tcPr>
            <w:tcW w:w="1280" w:type="dxa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专</w:t>
            </w:r>
            <w:r w:rsidRPr="001A11AA">
              <w:rPr>
                <w:rFonts w:ascii="宋体" w:hAnsi="宋体"/>
                <w:szCs w:val="21"/>
              </w:rPr>
              <w:t xml:space="preserve">  </w:t>
            </w:r>
            <w:r w:rsidRPr="001A11AA"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144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28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272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540" w:type="dxa"/>
            <w:gridSpan w:val="3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720" w:type="dxa"/>
            <w:gridSpan w:val="3"/>
            <w:tcBorders>
              <w:bottom w:val="nil"/>
            </w:tcBorders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 w:hAnsi="宋体"/>
                <w:szCs w:val="21"/>
              </w:rPr>
            </w:pPr>
            <w:r w:rsidRPr="001A11AA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54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应聘岗位</w:t>
            </w:r>
          </w:p>
        </w:tc>
        <w:tc>
          <w:tcPr>
            <w:tcW w:w="8280" w:type="dxa"/>
            <w:gridSpan w:val="8"/>
            <w:tcBorders>
              <w:bottom w:val="nil"/>
            </w:tcBorders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教育经历</w:t>
            </w:r>
          </w:p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（从本科阶段开始写起）</w:t>
            </w: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270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11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38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学历</w:t>
            </w:r>
            <w:r w:rsidRPr="001A11AA">
              <w:rPr>
                <w:rFonts w:ascii="宋体" w:hAnsi="宋体"/>
                <w:szCs w:val="21"/>
              </w:rPr>
              <w:t>/</w:t>
            </w:r>
            <w:r w:rsidRPr="001A11AA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是否全日制</w:t>
            </w: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工作经历</w:t>
            </w:r>
          </w:p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（不含兼职）</w:t>
            </w:r>
          </w:p>
        </w:tc>
        <w:tc>
          <w:tcPr>
            <w:tcW w:w="1440" w:type="dxa"/>
            <w:vAlign w:val="center"/>
          </w:tcPr>
          <w:p w:rsidR="00FE6CDB" w:rsidRPr="001A11AA" w:rsidRDefault="00FE6CDB" w:rsidP="00FE6CDB">
            <w:pPr>
              <w:ind w:firstLineChars="50" w:firstLine="31680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6840" w:type="dxa"/>
            <w:gridSpan w:val="7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工作单位及职务</w:t>
            </w: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资格证书或获奖证书</w:t>
            </w: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240" w:type="dxa"/>
            <w:gridSpan w:val="6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证书名称</w:t>
            </w: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发证单位</w:t>
            </w: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6CDB" w:rsidRPr="001A11AA" w:rsidRDefault="00FE6CDB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E6CDB" w:rsidRPr="001A11AA" w:rsidRDefault="00FE6CDB">
            <w:pPr>
              <w:jc w:val="center"/>
              <w:rPr>
                <w:rFonts w:ascii="宋体"/>
                <w:szCs w:val="21"/>
              </w:rPr>
            </w:pPr>
          </w:p>
        </w:tc>
      </w:tr>
      <w:tr w:rsidR="00FE6CDB" w:rsidRPr="001A11AA">
        <w:trPr>
          <w:trHeight w:hRule="exact" w:val="1557"/>
          <w:jc w:val="center"/>
        </w:trPr>
        <w:tc>
          <w:tcPr>
            <w:tcW w:w="9561" w:type="dxa"/>
            <w:gridSpan w:val="9"/>
            <w:vAlign w:val="center"/>
          </w:tcPr>
          <w:p w:rsidR="00FE6CDB" w:rsidRPr="001A11AA" w:rsidRDefault="00FE6CDB" w:rsidP="00FE6CDB">
            <w:pPr>
              <w:ind w:firstLineChars="200" w:firstLine="31680"/>
              <w:rPr>
                <w:rFonts w:ascii="宋体"/>
                <w:szCs w:val="21"/>
              </w:rPr>
            </w:pPr>
            <w:r w:rsidRPr="001A11AA">
              <w:rPr>
                <w:rFonts w:ascii="宋体" w:hAnsi="宋体" w:hint="eastAsia"/>
                <w:szCs w:val="21"/>
              </w:rPr>
              <w:t>本人承诺：所填信息和提交的材料真实、准确，所在单位已同意本人参加本次公开招聘考试，如有不实之处，本人愿意承担由此造成的一切后果。</w:t>
            </w:r>
          </w:p>
          <w:p w:rsidR="00FE6CDB" w:rsidRPr="001A11AA" w:rsidRDefault="00FE6CDB">
            <w:pPr>
              <w:jc w:val="right"/>
              <w:rPr>
                <w:rFonts w:ascii="宋体" w:hAnsi="宋体"/>
                <w:szCs w:val="21"/>
              </w:rPr>
            </w:pPr>
            <w:r w:rsidRPr="001A11AA">
              <w:rPr>
                <w:rFonts w:ascii="宋体" w:hAnsi="宋体"/>
                <w:szCs w:val="21"/>
              </w:rPr>
              <w:t xml:space="preserve">                      </w:t>
            </w:r>
          </w:p>
          <w:p w:rsidR="00FE6CDB" w:rsidRPr="001A11AA" w:rsidRDefault="00FE6CDB">
            <w:pPr>
              <w:jc w:val="right"/>
              <w:rPr>
                <w:rFonts w:ascii="宋体"/>
                <w:szCs w:val="21"/>
              </w:rPr>
            </w:pPr>
            <w:r w:rsidRPr="001A11AA">
              <w:rPr>
                <w:rFonts w:ascii="宋体" w:hAnsi="宋体"/>
                <w:szCs w:val="21"/>
              </w:rPr>
              <w:t xml:space="preserve"> </w:t>
            </w:r>
            <w:r w:rsidRPr="001A11AA">
              <w:rPr>
                <w:rFonts w:ascii="宋体" w:hAnsi="宋体" w:hint="eastAsia"/>
                <w:szCs w:val="21"/>
              </w:rPr>
              <w:t>签名：</w:t>
            </w:r>
            <w:r w:rsidRPr="001A11AA">
              <w:rPr>
                <w:rFonts w:ascii="宋体" w:hAnsi="宋体"/>
                <w:szCs w:val="21"/>
              </w:rPr>
              <w:t xml:space="preserve">                        </w:t>
            </w:r>
            <w:r w:rsidRPr="001A11AA">
              <w:rPr>
                <w:rFonts w:ascii="宋体" w:hAnsi="宋体" w:hint="eastAsia"/>
                <w:szCs w:val="21"/>
              </w:rPr>
              <w:t>年</w:t>
            </w:r>
            <w:r w:rsidRPr="001A11AA">
              <w:rPr>
                <w:rFonts w:ascii="宋体" w:hAnsi="宋体"/>
                <w:szCs w:val="21"/>
              </w:rPr>
              <w:t xml:space="preserve">    </w:t>
            </w:r>
            <w:r w:rsidRPr="001A11AA">
              <w:rPr>
                <w:rFonts w:ascii="宋体" w:hAnsi="宋体" w:hint="eastAsia"/>
                <w:szCs w:val="21"/>
              </w:rPr>
              <w:t>月</w:t>
            </w:r>
            <w:r w:rsidRPr="001A11AA">
              <w:rPr>
                <w:rFonts w:ascii="宋体" w:hAnsi="宋体"/>
                <w:szCs w:val="21"/>
              </w:rPr>
              <w:t xml:space="preserve">    </w:t>
            </w:r>
            <w:r w:rsidRPr="001A11AA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FE6CDB" w:rsidRDefault="00FE6CDB">
      <w:pPr>
        <w:widowControl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sectPr w:rsidR="00FE6CDB" w:rsidSect="00267A1B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792CB"/>
    <w:multiLevelType w:val="singleLevel"/>
    <w:tmpl w:val="58C792CB"/>
    <w:lvl w:ilvl="0">
      <w:start w:val="3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C653746"/>
    <w:rsid w:val="001A11AA"/>
    <w:rsid w:val="00267A1B"/>
    <w:rsid w:val="00E64B71"/>
    <w:rsid w:val="00FE6CDB"/>
    <w:rsid w:val="00FF684C"/>
    <w:rsid w:val="02512198"/>
    <w:rsid w:val="02535DB5"/>
    <w:rsid w:val="031247D5"/>
    <w:rsid w:val="04552685"/>
    <w:rsid w:val="085B1325"/>
    <w:rsid w:val="0A202CF9"/>
    <w:rsid w:val="0AB741F5"/>
    <w:rsid w:val="0D2276ED"/>
    <w:rsid w:val="108B0F95"/>
    <w:rsid w:val="10CD7A56"/>
    <w:rsid w:val="126B0513"/>
    <w:rsid w:val="12B941CF"/>
    <w:rsid w:val="15102BFA"/>
    <w:rsid w:val="153B6DD3"/>
    <w:rsid w:val="1A713341"/>
    <w:rsid w:val="1DE55653"/>
    <w:rsid w:val="1E5A233A"/>
    <w:rsid w:val="1EB00CD1"/>
    <w:rsid w:val="1EB418E3"/>
    <w:rsid w:val="1ED13B3F"/>
    <w:rsid w:val="1F294A3D"/>
    <w:rsid w:val="213F3CE4"/>
    <w:rsid w:val="22C25C6B"/>
    <w:rsid w:val="22F11A54"/>
    <w:rsid w:val="23EA35DA"/>
    <w:rsid w:val="256C7EDA"/>
    <w:rsid w:val="259525D9"/>
    <w:rsid w:val="25C313B5"/>
    <w:rsid w:val="2C8157A2"/>
    <w:rsid w:val="2DAD4C25"/>
    <w:rsid w:val="2E9336E6"/>
    <w:rsid w:val="2EBB4AE7"/>
    <w:rsid w:val="2EE15E2C"/>
    <w:rsid w:val="30095591"/>
    <w:rsid w:val="364B54A8"/>
    <w:rsid w:val="38504A9C"/>
    <w:rsid w:val="3C9A4535"/>
    <w:rsid w:val="4005798D"/>
    <w:rsid w:val="45825AEB"/>
    <w:rsid w:val="4A6561FF"/>
    <w:rsid w:val="4C653746"/>
    <w:rsid w:val="4E1C32A6"/>
    <w:rsid w:val="4FC73F64"/>
    <w:rsid w:val="52BA2685"/>
    <w:rsid w:val="533D2546"/>
    <w:rsid w:val="58CF043D"/>
    <w:rsid w:val="5B244CD3"/>
    <w:rsid w:val="5B7B7CB0"/>
    <w:rsid w:val="5C790626"/>
    <w:rsid w:val="5CBF44EA"/>
    <w:rsid w:val="608E327F"/>
    <w:rsid w:val="628650BE"/>
    <w:rsid w:val="6310245F"/>
    <w:rsid w:val="677A032B"/>
    <w:rsid w:val="68916D05"/>
    <w:rsid w:val="6B5A62A6"/>
    <w:rsid w:val="6C5815EA"/>
    <w:rsid w:val="6CB46887"/>
    <w:rsid w:val="6CDB5446"/>
    <w:rsid w:val="6DB549EE"/>
    <w:rsid w:val="6F0E2C60"/>
    <w:rsid w:val="71FA60AC"/>
    <w:rsid w:val="736C36A4"/>
    <w:rsid w:val="743C7E36"/>
    <w:rsid w:val="748F372C"/>
    <w:rsid w:val="74E10823"/>
    <w:rsid w:val="74EB649E"/>
    <w:rsid w:val="75023670"/>
    <w:rsid w:val="794D6E1E"/>
    <w:rsid w:val="7B756B8A"/>
    <w:rsid w:val="7BEA77AE"/>
    <w:rsid w:val="7EFE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1B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67A1B"/>
    <w:pPr>
      <w:jc w:val="left"/>
    </w:pPr>
    <w:rPr>
      <w:kern w:val="0"/>
      <w:sz w:val="24"/>
    </w:rPr>
  </w:style>
  <w:style w:type="character" w:styleId="FollowedHyperlink">
    <w:name w:val="FollowedHyperlink"/>
    <w:basedOn w:val="DefaultParagraphFont"/>
    <w:uiPriority w:val="99"/>
    <w:rsid w:val="00267A1B"/>
    <w:rPr>
      <w:rFonts w:cs="Times New Roman"/>
      <w:color w:val="333333"/>
      <w:u w:val="none"/>
    </w:rPr>
  </w:style>
  <w:style w:type="character" w:styleId="Hyperlink">
    <w:name w:val="Hyperlink"/>
    <w:basedOn w:val="DefaultParagraphFont"/>
    <w:uiPriority w:val="99"/>
    <w:rsid w:val="00267A1B"/>
    <w:rPr>
      <w:rFonts w:cs="Times New Roman"/>
      <w:color w:val="0000FF"/>
      <w:u w:val="single"/>
    </w:rPr>
  </w:style>
  <w:style w:type="character" w:customStyle="1" w:styleId="current">
    <w:name w:val="current"/>
    <w:basedOn w:val="DefaultParagraphFont"/>
    <w:uiPriority w:val="99"/>
    <w:rsid w:val="00267A1B"/>
    <w:rPr>
      <w:rFonts w:cs="Times New Roman"/>
      <w:b/>
      <w:color w:val="000000"/>
    </w:rPr>
  </w:style>
  <w:style w:type="character" w:customStyle="1" w:styleId="disabled">
    <w:name w:val="disabled"/>
    <w:basedOn w:val="DefaultParagraphFont"/>
    <w:uiPriority w:val="99"/>
    <w:rsid w:val="00267A1B"/>
    <w:rPr>
      <w:rFonts w:cs="Times New Roman"/>
      <w:vanish/>
    </w:rPr>
  </w:style>
  <w:style w:type="paragraph" w:customStyle="1" w:styleId="Style8">
    <w:name w:val="_Style 8"/>
    <w:basedOn w:val="Normal"/>
    <w:next w:val="Normal"/>
    <w:uiPriority w:val="99"/>
    <w:rsid w:val="00267A1B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9">
    <w:name w:val="_Style 9"/>
    <w:basedOn w:val="Normal"/>
    <w:next w:val="Normal"/>
    <w:uiPriority w:val="99"/>
    <w:rsid w:val="00267A1B"/>
    <w:pPr>
      <w:pBdr>
        <w:top w:val="single" w:sz="6" w:space="1" w:color="auto"/>
      </w:pBdr>
      <w:jc w:val="center"/>
    </w:pPr>
    <w:rPr>
      <w:rFonts w:ascii="Arial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64</Words>
  <Characters>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cp:lastPrinted>2017-03-14T03:57:00Z</cp:lastPrinted>
  <dcterms:created xsi:type="dcterms:W3CDTF">2017-03-15T01:29:00Z</dcterms:created>
  <dcterms:modified xsi:type="dcterms:W3CDTF">2017-03-15T01:29:00Z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